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3529" w:rsidRDefault="00943529" w:rsidP="00EA4374">
      <w:pPr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Ведомость устройства искусственной неровности на территории                  </w:t>
      </w:r>
    </w:p>
    <w:p w:rsidR="00943529" w:rsidRPr="00744FC2" w:rsidRDefault="00943529" w:rsidP="00EA4374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п. Базово,</w:t>
      </w:r>
      <w:r w:rsidRPr="00744FC2">
        <w:rPr>
          <w:rFonts w:ascii="Times New Roman" w:hAnsi="Times New Roman"/>
          <w:bCs/>
          <w:sz w:val="28"/>
          <w:szCs w:val="28"/>
        </w:rPr>
        <w:t xml:space="preserve"> Чулымского   района Новосибирской области  </w:t>
      </w:r>
    </w:p>
    <w:p w:rsidR="00943529" w:rsidRPr="00744FC2" w:rsidRDefault="00943529" w:rsidP="00EA4374">
      <w:pPr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15"/>
        <w:gridCol w:w="2112"/>
        <w:gridCol w:w="4779"/>
        <w:gridCol w:w="1665"/>
      </w:tblGrid>
      <w:tr w:rsidR="00943529" w:rsidTr="00721FC0">
        <w:trPr>
          <w:trHeight w:val="517"/>
          <w:jc w:val="center"/>
        </w:trPr>
        <w:tc>
          <w:tcPr>
            <w:tcW w:w="1015" w:type="dxa"/>
          </w:tcPr>
          <w:p w:rsidR="00943529" w:rsidRDefault="00943529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  <w:szCs w:val="22"/>
              </w:rPr>
              <w:t>№ п/п</w:t>
            </w:r>
          </w:p>
        </w:tc>
        <w:tc>
          <w:tcPr>
            <w:tcW w:w="2112" w:type="dxa"/>
          </w:tcPr>
          <w:p w:rsidR="00943529" w:rsidRDefault="00943529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  <w:szCs w:val="22"/>
              </w:rPr>
              <w:t xml:space="preserve">Тип </w:t>
            </w:r>
          </w:p>
        </w:tc>
        <w:tc>
          <w:tcPr>
            <w:tcW w:w="4779" w:type="dxa"/>
          </w:tcPr>
          <w:p w:rsidR="00943529" w:rsidRDefault="00943529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  <w:szCs w:val="22"/>
              </w:rPr>
              <w:t>Улица</w:t>
            </w:r>
          </w:p>
        </w:tc>
        <w:tc>
          <w:tcPr>
            <w:tcW w:w="1665" w:type="dxa"/>
          </w:tcPr>
          <w:p w:rsidR="00943529" w:rsidRDefault="00943529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  <w:szCs w:val="22"/>
              </w:rPr>
              <w:t>ПК+</w:t>
            </w:r>
          </w:p>
        </w:tc>
      </w:tr>
      <w:tr w:rsidR="00943529" w:rsidTr="00721FC0">
        <w:trPr>
          <w:jc w:val="center"/>
        </w:trPr>
        <w:tc>
          <w:tcPr>
            <w:tcW w:w="1015" w:type="dxa"/>
          </w:tcPr>
          <w:p w:rsidR="00943529" w:rsidRPr="00D92A77" w:rsidRDefault="00943529">
            <w:pPr>
              <w:jc w:val="center"/>
              <w:rPr>
                <w:rFonts w:ascii="Times New Roman" w:hAnsi="Times New Roman"/>
                <w:sz w:val="28"/>
              </w:rPr>
            </w:pPr>
            <w:r w:rsidRPr="00D92A77">
              <w:rPr>
                <w:rFonts w:ascii="Times New Roman" w:hAnsi="Times New Roman"/>
                <w:sz w:val="28"/>
                <w:szCs w:val="22"/>
              </w:rPr>
              <w:t>1</w:t>
            </w:r>
          </w:p>
        </w:tc>
        <w:tc>
          <w:tcPr>
            <w:tcW w:w="2112" w:type="dxa"/>
          </w:tcPr>
          <w:p w:rsidR="00943529" w:rsidRPr="00D92A77" w:rsidRDefault="00943529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  <w:szCs w:val="22"/>
              </w:rPr>
              <w:t>ИДН</w:t>
            </w:r>
          </w:p>
        </w:tc>
        <w:tc>
          <w:tcPr>
            <w:tcW w:w="4779" w:type="dxa"/>
          </w:tcPr>
          <w:p w:rsidR="00943529" w:rsidRPr="00D92A77" w:rsidRDefault="00943529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  <w:szCs w:val="22"/>
              </w:rPr>
              <w:t>ул. Центральная</w:t>
            </w:r>
          </w:p>
        </w:tc>
        <w:tc>
          <w:tcPr>
            <w:tcW w:w="1665" w:type="dxa"/>
          </w:tcPr>
          <w:p w:rsidR="00943529" w:rsidRPr="00D92A77" w:rsidRDefault="00943529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  <w:szCs w:val="22"/>
              </w:rPr>
              <w:t>ПК0+55</w:t>
            </w:r>
          </w:p>
        </w:tc>
      </w:tr>
      <w:tr w:rsidR="00943529" w:rsidTr="00721FC0">
        <w:trPr>
          <w:jc w:val="center"/>
        </w:trPr>
        <w:tc>
          <w:tcPr>
            <w:tcW w:w="1015" w:type="dxa"/>
          </w:tcPr>
          <w:p w:rsidR="00943529" w:rsidRPr="00D92A77" w:rsidRDefault="00943529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</w:t>
            </w:r>
          </w:p>
        </w:tc>
        <w:tc>
          <w:tcPr>
            <w:tcW w:w="2112" w:type="dxa"/>
          </w:tcPr>
          <w:p w:rsidR="00943529" w:rsidRPr="00D92A77" w:rsidRDefault="00943529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  <w:szCs w:val="22"/>
              </w:rPr>
              <w:t>ИДН</w:t>
            </w:r>
          </w:p>
        </w:tc>
        <w:tc>
          <w:tcPr>
            <w:tcW w:w="4779" w:type="dxa"/>
          </w:tcPr>
          <w:p w:rsidR="00943529" w:rsidRPr="00D92A77" w:rsidRDefault="00943529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  <w:szCs w:val="22"/>
              </w:rPr>
              <w:t>ул. Центральная</w:t>
            </w:r>
          </w:p>
        </w:tc>
        <w:tc>
          <w:tcPr>
            <w:tcW w:w="1665" w:type="dxa"/>
          </w:tcPr>
          <w:p w:rsidR="00943529" w:rsidRPr="00D92A77" w:rsidRDefault="00943529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ПК0+89</w:t>
            </w:r>
          </w:p>
        </w:tc>
      </w:tr>
      <w:tr w:rsidR="00943529" w:rsidTr="00721FC0">
        <w:trPr>
          <w:jc w:val="center"/>
        </w:trPr>
        <w:tc>
          <w:tcPr>
            <w:tcW w:w="1015" w:type="dxa"/>
          </w:tcPr>
          <w:p w:rsidR="00943529" w:rsidRPr="00D92A77" w:rsidRDefault="00943529" w:rsidP="00F8173E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</w:t>
            </w:r>
          </w:p>
        </w:tc>
        <w:tc>
          <w:tcPr>
            <w:tcW w:w="2112" w:type="dxa"/>
          </w:tcPr>
          <w:p w:rsidR="00943529" w:rsidRPr="00D92A77" w:rsidRDefault="00943529" w:rsidP="00F8173E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  <w:szCs w:val="22"/>
              </w:rPr>
              <w:t>ИДН</w:t>
            </w:r>
          </w:p>
        </w:tc>
        <w:tc>
          <w:tcPr>
            <w:tcW w:w="4779" w:type="dxa"/>
          </w:tcPr>
          <w:p w:rsidR="00943529" w:rsidRPr="00D92A77" w:rsidRDefault="00943529" w:rsidP="00F8173E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  <w:szCs w:val="22"/>
              </w:rPr>
              <w:t>ул. Центральная</w:t>
            </w:r>
          </w:p>
        </w:tc>
        <w:tc>
          <w:tcPr>
            <w:tcW w:w="1665" w:type="dxa"/>
          </w:tcPr>
          <w:p w:rsidR="00943529" w:rsidRPr="00D92A77" w:rsidRDefault="00943529" w:rsidP="00F8173E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ПК2+11</w:t>
            </w:r>
          </w:p>
        </w:tc>
      </w:tr>
      <w:tr w:rsidR="00943529" w:rsidTr="00721FC0">
        <w:trPr>
          <w:jc w:val="center"/>
        </w:trPr>
        <w:tc>
          <w:tcPr>
            <w:tcW w:w="1015" w:type="dxa"/>
          </w:tcPr>
          <w:p w:rsidR="00943529" w:rsidRPr="00D92A77" w:rsidRDefault="00943529" w:rsidP="00F8173E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</w:t>
            </w:r>
          </w:p>
        </w:tc>
        <w:tc>
          <w:tcPr>
            <w:tcW w:w="2112" w:type="dxa"/>
          </w:tcPr>
          <w:p w:rsidR="00943529" w:rsidRPr="00D92A77" w:rsidRDefault="00943529" w:rsidP="00F8173E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  <w:szCs w:val="22"/>
              </w:rPr>
              <w:t>ИДН</w:t>
            </w:r>
          </w:p>
        </w:tc>
        <w:tc>
          <w:tcPr>
            <w:tcW w:w="4779" w:type="dxa"/>
          </w:tcPr>
          <w:p w:rsidR="00943529" w:rsidRPr="00D92A77" w:rsidRDefault="00943529" w:rsidP="00F8173E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  <w:szCs w:val="22"/>
              </w:rPr>
              <w:t>ул. Центральная</w:t>
            </w:r>
          </w:p>
        </w:tc>
        <w:tc>
          <w:tcPr>
            <w:tcW w:w="1665" w:type="dxa"/>
          </w:tcPr>
          <w:p w:rsidR="00943529" w:rsidRPr="00D92A77" w:rsidRDefault="00943529" w:rsidP="00F8173E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ПК2+45</w:t>
            </w:r>
          </w:p>
        </w:tc>
      </w:tr>
    </w:tbl>
    <w:p w:rsidR="00943529" w:rsidRDefault="00943529" w:rsidP="00EA4374"/>
    <w:p w:rsidR="00943529" w:rsidRDefault="00943529" w:rsidP="00EA4374">
      <w:pPr>
        <w:tabs>
          <w:tab w:val="left" w:pos="1008"/>
          <w:tab w:val="left" w:pos="9234"/>
        </w:tabs>
        <w:autoSpaceDE w:val="0"/>
        <w:autoSpaceDN w:val="0"/>
        <w:adjustRightInd w:val="0"/>
        <w:ind w:left="342" w:right="459" w:firstLine="228"/>
        <w:jc w:val="center"/>
        <w:outlineLvl w:val="0"/>
        <w:rPr>
          <w:rFonts w:ascii="Times New Roman" w:hAnsi="Times New Roman"/>
          <w:b/>
          <w:bCs/>
          <w:iCs/>
          <w:sz w:val="28"/>
          <w:szCs w:val="28"/>
        </w:rPr>
      </w:pPr>
    </w:p>
    <w:p w:rsidR="00943529" w:rsidRDefault="00943529" w:rsidP="00EA4374">
      <w:pPr>
        <w:tabs>
          <w:tab w:val="left" w:pos="1008"/>
          <w:tab w:val="left" w:pos="9234"/>
        </w:tabs>
        <w:autoSpaceDE w:val="0"/>
        <w:autoSpaceDN w:val="0"/>
        <w:adjustRightInd w:val="0"/>
        <w:ind w:left="342" w:right="459" w:firstLine="228"/>
        <w:jc w:val="center"/>
        <w:outlineLvl w:val="0"/>
        <w:rPr>
          <w:rFonts w:ascii="Times New Roman" w:hAnsi="Times New Roman"/>
          <w:b/>
          <w:bCs/>
          <w:iCs/>
          <w:sz w:val="28"/>
          <w:szCs w:val="28"/>
        </w:rPr>
      </w:pPr>
    </w:p>
    <w:p w:rsidR="00943529" w:rsidRDefault="00943529"/>
    <w:sectPr w:rsidR="00943529" w:rsidSect="009618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A4374"/>
    <w:rsid w:val="0003691A"/>
    <w:rsid w:val="00043C3B"/>
    <w:rsid w:val="00086BE1"/>
    <w:rsid w:val="000F0344"/>
    <w:rsid w:val="00170459"/>
    <w:rsid w:val="001A6C93"/>
    <w:rsid w:val="00204E1C"/>
    <w:rsid w:val="00210145"/>
    <w:rsid w:val="0024043C"/>
    <w:rsid w:val="002D3E9E"/>
    <w:rsid w:val="002D616C"/>
    <w:rsid w:val="002F71E3"/>
    <w:rsid w:val="003D2EF7"/>
    <w:rsid w:val="003F5E8D"/>
    <w:rsid w:val="004A2F95"/>
    <w:rsid w:val="004A5AE2"/>
    <w:rsid w:val="004C3430"/>
    <w:rsid w:val="004C7004"/>
    <w:rsid w:val="00533262"/>
    <w:rsid w:val="00550A74"/>
    <w:rsid w:val="005B2C54"/>
    <w:rsid w:val="0060153D"/>
    <w:rsid w:val="006719D6"/>
    <w:rsid w:val="006A3239"/>
    <w:rsid w:val="006C67CD"/>
    <w:rsid w:val="006D2E14"/>
    <w:rsid w:val="00707FAA"/>
    <w:rsid w:val="00721FC0"/>
    <w:rsid w:val="00730849"/>
    <w:rsid w:val="00736FD1"/>
    <w:rsid w:val="00744FC2"/>
    <w:rsid w:val="00747190"/>
    <w:rsid w:val="00784971"/>
    <w:rsid w:val="007B6F2E"/>
    <w:rsid w:val="00802410"/>
    <w:rsid w:val="008B5619"/>
    <w:rsid w:val="00943529"/>
    <w:rsid w:val="009618B9"/>
    <w:rsid w:val="009A1E81"/>
    <w:rsid w:val="009A6BA3"/>
    <w:rsid w:val="009F1DCD"/>
    <w:rsid w:val="00A12247"/>
    <w:rsid w:val="00A24E83"/>
    <w:rsid w:val="00A41D20"/>
    <w:rsid w:val="00A43FA7"/>
    <w:rsid w:val="00A55E4C"/>
    <w:rsid w:val="00AD3DDE"/>
    <w:rsid w:val="00AD7646"/>
    <w:rsid w:val="00AE4D80"/>
    <w:rsid w:val="00B64F41"/>
    <w:rsid w:val="00B9582F"/>
    <w:rsid w:val="00C04B02"/>
    <w:rsid w:val="00C21C11"/>
    <w:rsid w:val="00C23ED9"/>
    <w:rsid w:val="00C406DC"/>
    <w:rsid w:val="00C51721"/>
    <w:rsid w:val="00C67692"/>
    <w:rsid w:val="00C81EDE"/>
    <w:rsid w:val="00D46CAB"/>
    <w:rsid w:val="00D92A77"/>
    <w:rsid w:val="00DA4069"/>
    <w:rsid w:val="00E12A35"/>
    <w:rsid w:val="00E17FCD"/>
    <w:rsid w:val="00E57BF4"/>
    <w:rsid w:val="00EA4374"/>
    <w:rsid w:val="00F150B7"/>
    <w:rsid w:val="00F8173E"/>
    <w:rsid w:val="00F82767"/>
    <w:rsid w:val="00FA6373"/>
    <w:rsid w:val="00FC70F1"/>
    <w:rsid w:val="00FE2F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4374"/>
    <w:rPr>
      <w:rFonts w:ascii="Arial Narrow" w:eastAsia="Times New Roman" w:hAnsi="Arial Narrow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4127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98</TotalTime>
  <Pages>1</Pages>
  <Words>41</Words>
  <Characters>239</Characters>
  <Application>Microsoft Office Outlook</Application>
  <DocSecurity>0</DocSecurity>
  <Lines>0</Lines>
  <Paragraphs>0</Paragraphs>
  <ScaleCrop>false</ScaleCrop>
  <Company>*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berezhnov</cp:lastModifiedBy>
  <cp:revision>41</cp:revision>
  <dcterms:created xsi:type="dcterms:W3CDTF">2014-12-16T04:16:00Z</dcterms:created>
  <dcterms:modified xsi:type="dcterms:W3CDTF">2015-04-08T06:42:00Z</dcterms:modified>
</cp:coreProperties>
</file>